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EA68AA" w:rsidRDefault="004E122C" w:rsidP="004E122C">
            <w:pPr>
              <w:rPr>
                <w:sz w:val="16"/>
                <w:szCs w:val="16"/>
              </w:rPr>
            </w:pPr>
            <w:r w:rsidRPr="00EA68AA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EA68AA" w:rsidRDefault="004E122C" w:rsidP="004E122C">
            <w:pPr>
              <w:rPr>
                <w:sz w:val="16"/>
                <w:szCs w:val="16"/>
              </w:rPr>
            </w:pPr>
            <w:r w:rsidRPr="00EA68AA"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B2745C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3BFAFB98" w:rsidR="000D2F1B" w:rsidRPr="00EA68AA" w:rsidRDefault="00EA68AA" w:rsidP="00940F19">
            <w:r w:rsidRPr="00EA68AA">
              <w:t>541001M00001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182C42E9" w14:textId="2B987567" w:rsidR="000D2F1B" w:rsidRPr="00EA68AA" w:rsidRDefault="00EA68AA" w:rsidP="00940F19">
            <w:r w:rsidRPr="00EA68AA">
              <w:rPr>
                <w:rFonts w:cs="Arial"/>
              </w:rPr>
              <w:t>Ersatzneubau Hasentorbrücke </w:t>
            </w:r>
          </w:p>
        </w:tc>
      </w:tr>
      <w:tr w:rsidR="000D2F1B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EA68AA" w:rsidRDefault="000D2F1B" w:rsidP="00940F19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EA68AA" w:rsidRDefault="000D2F1B" w:rsidP="00940F19"/>
        </w:tc>
      </w:tr>
      <w:tr w:rsidR="00140608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EA68AA" w:rsidRDefault="004E122C" w:rsidP="004E122C">
            <w:pPr>
              <w:rPr>
                <w:sz w:val="16"/>
                <w:szCs w:val="16"/>
              </w:rPr>
            </w:pPr>
            <w:r w:rsidRPr="00EA68AA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EA68AA" w:rsidRDefault="004E122C" w:rsidP="00940F19">
            <w:pPr>
              <w:rPr>
                <w:sz w:val="16"/>
                <w:szCs w:val="16"/>
              </w:rPr>
            </w:pPr>
            <w:r w:rsidRPr="00EA68AA"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B2745C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02072D35" w:rsidR="000D2F1B" w:rsidRPr="00EA68AA" w:rsidRDefault="00EA68AA" w:rsidP="00940F19">
            <w:r w:rsidRPr="00EA68AA">
              <w:rPr>
                <w:rFonts w:cs="Arial"/>
              </w:rPr>
              <w:t>90.1/2026/</w:t>
            </w:r>
            <w:proofErr w:type="spellStart"/>
            <w:r w:rsidRPr="00EA68AA">
              <w:rPr>
                <w:rFonts w:cs="Arial"/>
              </w:rPr>
              <w:t>ErsatzNBHasentorbrücke</w:t>
            </w:r>
            <w:proofErr w:type="spellEnd"/>
            <w:r w:rsidRPr="00EA68AA">
              <w:rPr>
                <w:rFonts w:cs="Arial"/>
              </w:rPr>
              <w:t>/VOB-</w:t>
            </w:r>
            <w:proofErr w:type="spellStart"/>
            <w:r w:rsidRPr="00EA68AA">
              <w:rPr>
                <w:rFonts w:cs="Arial"/>
              </w:rPr>
              <w:t>öA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05594701" w14:textId="69CEC95F" w:rsidR="000D2F1B" w:rsidRPr="00EA68AA" w:rsidRDefault="00EA68AA" w:rsidP="00940F19">
            <w:r w:rsidRPr="00EA68AA">
              <w:rPr>
                <w:rFonts w:cs="Arial"/>
              </w:rPr>
              <w:t>Brückenbau</w:t>
            </w:r>
          </w:p>
        </w:tc>
      </w:tr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126ACC" w:rsidRPr="00126ACC" w:rsidRDefault="00316B5B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EA68AA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126ACC" w:rsidRPr="00316B5B" w:rsidRDefault="00126ACC" w:rsidP="000D2F1B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 w:rsidR="00923E24">
              <w:t xml:space="preserve"> im .</w:t>
            </w:r>
            <w:proofErr w:type="spellStart"/>
            <w:r w:rsidR="00923E24">
              <w:t>pdf-Format</w:t>
            </w:r>
            <w:proofErr w:type="spellEnd"/>
            <w:r w:rsidR="00316B5B">
              <w:t xml:space="preserve"> </w:t>
            </w:r>
          </w:p>
        </w:tc>
      </w:tr>
      <w:tr w:rsidR="00201AEF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201AEF" w:rsidRDefault="00201AEF" w:rsidP="000A77E4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A68A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201AEF" w:rsidRPr="00597968" w:rsidRDefault="00201AEF" w:rsidP="004E122C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201AEF" w:rsidRPr="00597968" w:rsidRDefault="00201AEF" w:rsidP="000D2F1B">
            <w:pPr>
              <w:jc w:val="left"/>
            </w:pPr>
            <w:r>
              <w:t xml:space="preserve">aller Leistungspositionen angebotener Produkte zu abgefragten Hersteller- und </w:t>
            </w:r>
            <w:proofErr w:type="spellStart"/>
            <w:r>
              <w:t>Fabrikatsnngaben</w:t>
            </w:r>
            <w:proofErr w:type="spellEnd"/>
            <w:r>
              <w:t xml:space="preserve"> gem. Leistungsverzeichnis 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A68A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923E24" w:rsidRPr="001C60F2" w14:paraId="222D271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351EBD" w14:textId="502DA45D" w:rsidR="00923E24" w:rsidRPr="005C27BD" w:rsidRDefault="00923E24" w:rsidP="00923E24"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EA68AA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BE92741" w14:textId="48E65038" w:rsidR="00923E24" w:rsidRPr="00D425A1" w:rsidRDefault="00923E24" w:rsidP="00923E24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4A93C659" w14:textId="4CDD01B1" w:rsidR="00923E24" w:rsidRDefault="00923E24" w:rsidP="00923E24">
            <w:pPr>
              <w:jc w:val="left"/>
            </w:pPr>
            <w:r w:rsidRPr="00DC2799">
              <w:rPr>
                <w:rFonts w:cs="Arial"/>
              </w:rPr>
              <w:t>Erklärung zur Tariftreue, Mindeststundenentgelt und Entgeltgleichheit</w:t>
            </w:r>
            <w:r w:rsidR="006F2D2F">
              <w:rPr>
                <w:rFonts w:cs="Arial"/>
              </w:rPr>
              <w:t xml:space="preserve"> </w:t>
            </w:r>
          </w:p>
        </w:tc>
      </w:tr>
      <w:tr w:rsidR="00923E24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A68A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923E24" w:rsidRPr="00D425A1" w:rsidRDefault="00923E24" w:rsidP="00923E24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923E24" w:rsidRPr="002A178A" w:rsidRDefault="00923E24" w:rsidP="00923E24">
            <w:pPr>
              <w:jc w:val="left"/>
              <w:rPr>
                <w:vertAlign w:val="superscript"/>
              </w:rPr>
            </w:pPr>
            <w:r>
              <w:t>Verzeichnis Nachunternehmerleistungen</w:t>
            </w:r>
            <w:r w:rsidR="00B2745C">
              <w:t>²</w:t>
            </w:r>
          </w:p>
        </w:tc>
      </w:tr>
      <w:tr w:rsidR="00923E24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A68A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923E24" w:rsidRPr="00D425A1" w:rsidRDefault="00923E24" w:rsidP="00923E24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923E24" w:rsidRPr="002A178A" w:rsidRDefault="00923E24" w:rsidP="00923E24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923E24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923E24" w:rsidRPr="00126ACC" w:rsidRDefault="00923E24" w:rsidP="00923E24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EA68AA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923E24" w:rsidRPr="00D425A1" w:rsidRDefault="00923E24" w:rsidP="00923E24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923E24" w:rsidRPr="00D425A1" w:rsidRDefault="00923E24" w:rsidP="00923E24">
            <w:pPr>
              <w:jc w:val="left"/>
            </w:pPr>
            <w:r>
              <w:t>Verzeichnis der Leistungen/Kapazitäten anderer Unternehmen</w:t>
            </w:r>
          </w:p>
        </w:tc>
      </w:tr>
      <w:tr w:rsidR="00923E24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A68A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923E24" w:rsidRPr="00D425A1" w:rsidRDefault="00923E24" w:rsidP="00923E24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923E24" w:rsidRPr="00597968" w:rsidRDefault="00923E24" w:rsidP="00923E24">
            <w:pPr>
              <w:jc w:val="left"/>
            </w:pPr>
            <w:r>
              <w:t>Erklärung zur Verwendung von Holzprodukten</w:t>
            </w:r>
          </w:p>
        </w:tc>
      </w:tr>
      <w:tr w:rsidR="00B2745C" w:rsidRPr="001C60F2" w14:paraId="56F3366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61E85D7" w14:textId="77777777" w:rsidR="00B2745C" w:rsidRPr="005C27BD" w:rsidRDefault="00B2745C" w:rsidP="00923E24"/>
        </w:tc>
        <w:tc>
          <w:tcPr>
            <w:tcW w:w="1417" w:type="dxa"/>
            <w:gridSpan w:val="4"/>
            <w:noWrap/>
            <w:vAlign w:val="center"/>
          </w:tcPr>
          <w:p w14:paraId="0C017920" w14:textId="77777777" w:rsidR="00B2745C" w:rsidRDefault="00B2745C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F908962" w14:textId="77777777" w:rsidR="00B2745C" w:rsidRDefault="00B2745C" w:rsidP="00923E24">
            <w:pPr>
              <w:jc w:val="left"/>
            </w:pPr>
          </w:p>
        </w:tc>
      </w:tr>
      <w:tr w:rsidR="00923E24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923E24" w:rsidRPr="000C28C8" w:rsidRDefault="00923E24" w:rsidP="00923E24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923E24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A68A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923E24" w:rsidRPr="00D425A1" w:rsidRDefault="00923E24" w:rsidP="00923E24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923E24" w:rsidRPr="00597968" w:rsidRDefault="00923E24" w:rsidP="00923E24">
            <w:pPr>
              <w:jc w:val="left"/>
            </w:pPr>
            <w:r w:rsidRPr="00597968">
              <w:t>Eigenerklärung zur Eignung</w:t>
            </w:r>
          </w:p>
        </w:tc>
      </w:tr>
      <w:tr w:rsidR="00923E24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923E24" w:rsidRPr="00126ACC" w:rsidRDefault="00923E24" w:rsidP="00923E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A68A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923E24" w:rsidRPr="00D425A1" w:rsidRDefault="00923E24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923E24" w:rsidRPr="00D425A1" w:rsidRDefault="00923E24" w:rsidP="00923E24">
            <w:pPr>
              <w:jc w:val="left"/>
            </w:pPr>
            <w:r>
              <w:t>Einheitliche Europäische Eigenerklärung</w:t>
            </w:r>
          </w:p>
        </w:tc>
      </w:tr>
      <w:tr w:rsidR="00923E24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923E24" w:rsidRPr="00126ACC" w:rsidRDefault="00923E24" w:rsidP="00923E24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EA68AA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923E24" w:rsidRPr="00D425A1" w:rsidRDefault="00923E24" w:rsidP="00923E24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923E24" w:rsidRPr="00D425A1" w:rsidRDefault="00923E24" w:rsidP="00923E24">
            <w:pPr>
              <w:jc w:val="left"/>
            </w:pPr>
            <w:r w:rsidRPr="00D425A1">
              <w:t>Angaben zur Preisermittlung</w:t>
            </w:r>
          </w:p>
        </w:tc>
      </w:tr>
      <w:tr w:rsidR="00923E24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923E24" w:rsidRPr="00126ACC" w:rsidRDefault="00923E24" w:rsidP="00923E24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A68A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923E24" w:rsidRPr="005C27BD" w:rsidRDefault="00923E24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923E24" w:rsidRDefault="00923E24" w:rsidP="00923E24">
            <w:pPr>
              <w:jc w:val="left"/>
            </w:pPr>
            <w:r>
              <w:t>Einwilligung zur Eintragung in die Firmendatenbank (freiwillig)</w:t>
            </w:r>
          </w:p>
        </w:tc>
      </w:tr>
      <w:tr w:rsidR="00526DFE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4C126F34" w:rsidR="00526DFE" w:rsidRPr="005C27BD" w:rsidRDefault="00EA68AA" w:rsidP="00923E24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497EBF" w:rsidRPr="005C27BD" w:rsidRDefault="00497EBF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7CCCAFA6" w:rsidR="00526DFE" w:rsidRDefault="00EA68AA" w:rsidP="00923E24">
            <w:pPr>
              <w:jc w:val="left"/>
            </w:pPr>
            <w:r w:rsidRPr="00EA68AA">
              <w:t>DVGW Zertifizierung nach GW 301, W3 (offene Bauweise)</w:t>
            </w:r>
          </w:p>
        </w:tc>
      </w:tr>
      <w:tr w:rsidR="00A226F6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5A3363B" w:rsidR="00A226F6" w:rsidRPr="005C27BD" w:rsidRDefault="00EA68AA" w:rsidP="00923E24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A226F6" w:rsidRDefault="00A226F6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549563EA" w:rsidR="00A226F6" w:rsidRDefault="00EA68AA" w:rsidP="00923E24">
            <w:pPr>
              <w:jc w:val="left"/>
            </w:pPr>
            <w:r w:rsidRPr="00EA68AA">
              <w:t>Gütesicherung Kanalbau RAL-GZ 961 AK2</w:t>
            </w:r>
          </w:p>
        </w:tc>
      </w:tr>
      <w:tr w:rsidR="00EA68AA" w:rsidRPr="001C60F2" w14:paraId="3582939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4D50241" w14:textId="014A755C" w:rsidR="00EA68AA" w:rsidRPr="005C27BD" w:rsidRDefault="00EA68AA" w:rsidP="00923E24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AC4385A" w14:textId="77777777" w:rsidR="00EA68AA" w:rsidRDefault="00EA68AA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4B2AC22" w14:textId="7342EBF5" w:rsidR="00EA68AA" w:rsidRDefault="00EA68AA" w:rsidP="00923E24">
            <w:pPr>
              <w:jc w:val="left"/>
            </w:pPr>
            <w:r w:rsidRPr="00EA68AA">
              <w:t>Schweißer-Prüfbescheinigung nach DIN ENISO 9606-1</w:t>
            </w:r>
          </w:p>
        </w:tc>
      </w:tr>
      <w:tr w:rsidR="00B2745C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B2745C" w:rsidRPr="005C27BD" w:rsidRDefault="00B2745C" w:rsidP="00923E24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B2745C" w:rsidRPr="005C27BD" w:rsidRDefault="00B2745C" w:rsidP="00923E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B2745C" w:rsidRDefault="00B2745C" w:rsidP="00923E24">
            <w:pPr>
              <w:jc w:val="left"/>
            </w:pPr>
          </w:p>
        </w:tc>
      </w:tr>
      <w:tr w:rsidR="00923E24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923E24" w:rsidRPr="002A178A" w:rsidRDefault="00923E24" w:rsidP="00923E24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923E24" w:rsidRPr="002A178A" w:rsidRDefault="00923E24" w:rsidP="00923E24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 w:rsidR="00B2745C"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923E24" w:rsidRPr="002A178A" w:rsidRDefault="00923E24" w:rsidP="00923E24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 w:rsidR="00B2745C"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923E24" w:rsidRPr="00D1009B" w:rsidRDefault="00923E24" w:rsidP="00923E24">
            <w:pPr>
              <w:rPr>
                <w:b/>
                <w:sz w:val="16"/>
                <w:szCs w:val="16"/>
              </w:rPr>
            </w:pPr>
          </w:p>
        </w:tc>
      </w:tr>
      <w:tr w:rsidR="00923E24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923E24" w:rsidRPr="00410951" w:rsidRDefault="00923E24" w:rsidP="00923E24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923E24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923E24" w:rsidRPr="00D1009B" w:rsidRDefault="00923E24" w:rsidP="00923E24">
            <w:pPr>
              <w:rPr>
                <w:sz w:val="8"/>
                <w:szCs w:val="8"/>
              </w:rPr>
            </w:pPr>
          </w:p>
        </w:tc>
      </w:tr>
      <w:tr w:rsidR="00923E24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923E24" w:rsidRPr="00410951" w:rsidRDefault="00923E24" w:rsidP="00923E2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923E24" w:rsidRPr="00410951" w:rsidRDefault="00923E24" w:rsidP="00923E24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923E24" w:rsidRPr="00410951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923E24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923E24" w:rsidRPr="00D1009B" w:rsidRDefault="00923E24" w:rsidP="00923E24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923E24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923E24" w:rsidRPr="00D425A1" w:rsidRDefault="00923E24" w:rsidP="00923E24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923E24" w:rsidRPr="00D425A1" w:rsidRDefault="00923E24" w:rsidP="00923E24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923E24" w:rsidRPr="0089492C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923E24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923E24" w:rsidRPr="008B0B82" w:rsidRDefault="00923E24" w:rsidP="00923E24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923E24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923E24" w:rsidRPr="00DC7388" w:rsidRDefault="00923E24" w:rsidP="00923E24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923E24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923E24" w:rsidRPr="00410951" w:rsidRDefault="00923E24" w:rsidP="00923E24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923E24" w:rsidRPr="00410951" w:rsidRDefault="00923E24" w:rsidP="00923E24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923E24" w:rsidRPr="00410951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923E24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923E24" w:rsidRPr="00410951" w:rsidRDefault="00923E24" w:rsidP="00923E24">
            <w:pPr>
              <w:rPr>
                <w:b/>
              </w:rPr>
            </w:pPr>
          </w:p>
        </w:tc>
      </w:tr>
      <w:tr w:rsidR="00923E24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923E24" w:rsidRPr="00FF10F9" w:rsidRDefault="00923E24" w:rsidP="00923E24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923E24" w:rsidRPr="00410951" w:rsidRDefault="00923E24" w:rsidP="00923E24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923E24" w:rsidRPr="00410951" w:rsidRDefault="00923E24" w:rsidP="00923E24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923E24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923E24" w:rsidRPr="00410951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923E24" w:rsidRPr="00410951" w:rsidRDefault="00923E24" w:rsidP="00923E24">
            <w:pPr>
              <w:rPr>
                <w:b/>
              </w:rPr>
            </w:pPr>
          </w:p>
        </w:tc>
      </w:tr>
      <w:tr w:rsidR="00923E24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923E24" w:rsidRPr="00410951" w:rsidRDefault="00923E24" w:rsidP="00923E24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923E24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923E24" w:rsidRPr="001C60F2" w:rsidRDefault="00923E24" w:rsidP="00923E24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923E24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923E24" w:rsidRPr="001C60F2" w:rsidRDefault="00923E24" w:rsidP="00923E24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923E24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923E24" w:rsidRPr="001C60F2" w:rsidRDefault="00923E24" w:rsidP="00923E24">
            <w:pPr>
              <w:pStyle w:val="AnstrichTabelle"/>
            </w:pPr>
          </w:p>
        </w:tc>
      </w:tr>
      <w:tr w:rsidR="00923E24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923E24" w:rsidRPr="001C60F2" w:rsidRDefault="00923E24" w:rsidP="00923E24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923E24" w:rsidRPr="00C06D23" w:rsidRDefault="00923E24" w:rsidP="00923E24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EA68A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923E24" w:rsidRPr="00C06D23" w:rsidRDefault="00923E24" w:rsidP="00923E24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923E24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923E24" w:rsidRPr="0051062D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923E24" w:rsidRPr="001C60F2" w:rsidRDefault="00923E24" w:rsidP="00923E24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923E24" w:rsidRPr="001C60F2" w:rsidRDefault="00923E24" w:rsidP="00923E24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923E24" w:rsidRPr="001C60F2" w:rsidRDefault="00923E24" w:rsidP="00923E24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923E24" w:rsidRPr="001C60F2" w:rsidRDefault="00923E24" w:rsidP="00923E24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923E24" w:rsidRPr="001C60F2" w:rsidRDefault="00923E24" w:rsidP="00923E24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923E24" w:rsidRPr="0027784E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923E24" w:rsidRPr="001C60F2" w:rsidRDefault="00923E24" w:rsidP="00923E24"/>
        </w:tc>
        <w:tc>
          <w:tcPr>
            <w:tcW w:w="1134" w:type="dxa"/>
            <w:gridSpan w:val="2"/>
            <w:vAlign w:val="center"/>
          </w:tcPr>
          <w:p w14:paraId="284545AF" w14:textId="77777777" w:rsidR="00923E24" w:rsidRPr="009E0802" w:rsidRDefault="00923E24" w:rsidP="00923E24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923E24" w:rsidRPr="009E0802" w:rsidRDefault="00923E24" w:rsidP="00923E24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923E24" w:rsidRPr="0027784E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923E24" w:rsidRPr="009E0802" w:rsidRDefault="00923E24" w:rsidP="00923E24"/>
        </w:tc>
        <w:tc>
          <w:tcPr>
            <w:tcW w:w="1134" w:type="dxa"/>
            <w:gridSpan w:val="2"/>
            <w:vAlign w:val="center"/>
          </w:tcPr>
          <w:p w14:paraId="2F2149CA" w14:textId="77777777" w:rsidR="00923E24" w:rsidRPr="009E0802" w:rsidRDefault="00923E24" w:rsidP="00923E24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923E24" w:rsidRPr="009E0802" w:rsidRDefault="00923E24" w:rsidP="00923E24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923E24" w:rsidRPr="0027784E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923E24" w:rsidRPr="009E0802" w:rsidRDefault="00923E24" w:rsidP="00923E24"/>
        </w:tc>
        <w:tc>
          <w:tcPr>
            <w:tcW w:w="1134" w:type="dxa"/>
            <w:gridSpan w:val="2"/>
            <w:vAlign w:val="center"/>
          </w:tcPr>
          <w:p w14:paraId="27DAA876" w14:textId="77777777" w:rsidR="00923E24" w:rsidRPr="009E0802" w:rsidRDefault="00923E24" w:rsidP="00923E24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923E24" w:rsidRPr="009E0802" w:rsidRDefault="00923E24" w:rsidP="00923E24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923E24" w:rsidRPr="009E0802" w:rsidRDefault="00923E24" w:rsidP="00923E24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23E24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923E24" w:rsidRPr="00FF10F9" w:rsidDel="00594545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923E24" w:rsidRPr="001C60F2" w:rsidRDefault="00923E24" w:rsidP="00923E24">
            <w:pPr>
              <w:jc w:val="left"/>
            </w:pPr>
          </w:p>
        </w:tc>
      </w:tr>
      <w:tr w:rsidR="00923E2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923E24" w:rsidRPr="00FF10F9" w:rsidDel="00594545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923E24" w:rsidRPr="001C60F2" w:rsidRDefault="00923E24" w:rsidP="00923E24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EA68A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923E24" w:rsidRPr="001C60F2" w:rsidRDefault="00923E24" w:rsidP="00923E24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923E24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923E24" w:rsidRPr="00FF10F9" w:rsidDel="00594545" w:rsidRDefault="00923E24" w:rsidP="00923E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923E24" w:rsidRPr="001C60F2" w:rsidRDefault="00923E24" w:rsidP="00923E24">
            <w:pPr>
              <w:jc w:val="left"/>
            </w:pPr>
          </w:p>
        </w:tc>
      </w:tr>
      <w:tr w:rsidR="00923E24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923E24" w:rsidRPr="001C60F2" w:rsidRDefault="00923E24" w:rsidP="00923E24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923E24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923E24" w:rsidRPr="0027784E" w:rsidRDefault="00923E24" w:rsidP="00923E24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923E24" w:rsidRPr="0027784E" w:rsidRDefault="00923E24" w:rsidP="00923E24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EA68A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923E24" w:rsidRDefault="00923E24" w:rsidP="00923E24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923E24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923E24" w:rsidRPr="0027784E" w:rsidRDefault="00923E24" w:rsidP="00923E24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923E24" w:rsidRPr="00E92DDD" w:rsidRDefault="00923E24" w:rsidP="00923E24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EA68A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923E24" w:rsidRDefault="00923E24" w:rsidP="00923E24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923E24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923E24" w:rsidRPr="00410951" w:rsidRDefault="00923E24" w:rsidP="00923E24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2A178A" w:rsidRDefault="002A178A" w:rsidP="002A178A"/>
    <w:p w14:paraId="2E73AE3D" w14:textId="77777777" w:rsidR="002A178A" w:rsidRPr="002A178A" w:rsidRDefault="002A178A" w:rsidP="002A178A"/>
  </w:footnote>
  <w:footnote w:id="3">
    <w:p w14:paraId="27AC037B" w14:textId="533F996A" w:rsidR="00923E24" w:rsidRPr="00997FC2" w:rsidRDefault="00923E24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923E24" w:rsidRPr="006F2B9B" w:rsidRDefault="00923E24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923E24" w:rsidRPr="00C0002D" w:rsidRDefault="00923E2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7553662">
    <w:abstractNumId w:val="1"/>
  </w:num>
  <w:num w:numId="2" w16cid:durableId="1727875249">
    <w:abstractNumId w:val="7"/>
  </w:num>
  <w:num w:numId="3" w16cid:durableId="1602563612">
    <w:abstractNumId w:val="9"/>
  </w:num>
  <w:num w:numId="4" w16cid:durableId="1123883780">
    <w:abstractNumId w:val="23"/>
  </w:num>
  <w:num w:numId="5" w16cid:durableId="193807153">
    <w:abstractNumId w:val="11"/>
  </w:num>
  <w:num w:numId="6" w16cid:durableId="1213224614">
    <w:abstractNumId w:val="3"/>
  </w:num>
  <w:num w:numId="7" w16cid:durableId="1320420339">
    <w:abstractNumId w:val="14"/>
  </w:num>
  <w:num w:numId="8" w16cid:durableId="394742305">
    <w:abstractNumId w:val="10"/>
  </w:num>
  <w:num w:numId="9" w16cid:durableId="486676489">
    <w:abstractNumId w:val="22"/>
  </w:num>
  <w:num w:numId="10" w16cid:durableId="1105879874">
    <w:abstractNumId w:val="6"/>
  </w:num>
  <w:num w:numId="11" w16cid:durableId="566301180">
    <w:abstractNumId w:val="13"/>
  </w:num>
  <w:num w:numId="12" w16cid:durableId="378633853">
    <w:abstractNumId w:val="13"/>
  </w:num>
  <w:num w:numId="13" w16cid:durableId="1170605748">
    <w:abstractNumId w:val="13"/>
  </w:num>
  <w:num w:numId="14" w16cid:durableId="205799989">
    <w:abstractNumId w:val="13"/>
  </w:num>
  <w:num w:numId="15" w16cid:durableId="1217397667">
    <w:abstractNumId w:val="13"/>
  </w:num>
  <w:num w:numId="16" w16cid:durableId="532577914">
    <w:abstractNumId w:val="2"/>
  </w:num>
  <w:num w:numId="17" w16cid:durableId="2146464094">
    <w:abstractNumId w:val="2"/>
  </w:num>
  <w:num w:numId="18" w16cid:durableId="1997880885">
    <w:abstractNumId w:val="18"/>
  </w:num>
  <w:num w:numId="19" w16cid:durableId="607737913">
    <w:abstractNumId w:val="15"/>
  </w:num>
  <w:num w:numId="20" w16cid:durableId="1664888497">
    <w:abstractNumId w:val="12"/>
  </w:num>
  <w:num w:numId="21" w16cid:durableId="2014064177">
    <w:abstractNumId w:val="8"/>
  </w:num>
  <w:num w:numId="22" w16cid:durableId="1215391029">
    <w:abstractNumId w:val="0"/>
  </w:num>
  <w:num w:numId="23" w16cid:durableId="1682580804">
    <w:abstractNumId w:val="17"/>
  </w:num>
  <w:num w:numId="24" w16cid:durableId="1728844337">
    <w:abstractNumId w:val="20"/>
  </w:num>
  <w:num w:numId="25" w16cid:durableId="246574230">
    <w:abstractNumId w:val="21"/>
  </w:num>
  <w:num w:numId="26" w16cid:durableId="1491599600">
    <w:abstractNumId w:val="4"/>
  </w:num>
  <w:num w:numId="27" w16cid:durableId="505752042">
    <w:abstractNumId w:val="16"/>
  </w:num>
  <w:num w:numId="28" w16cid:durableId="958995869">
    <w:abstractNumId w:val="19"/>
  </w:num>
  <w:num w:numId="29" w16cid:durableId="1500925289">
    <w:abstractNumId w:val="2"/>
  </w:num>
  <w:num w:numId="30" w16cid:durableId="1671834230">
    <w:abstractNumId w:val="2"/>
  </w:num>
  <w:num w:numId="31" w16cid:durableId="352538746">
    <w:abstractNumId w:val="2"/>
  </w:num>
  <w:num w:numId="32" w16cid:durableId="532692343">
    <w:abstractNumId w:val="2"/>
  </w:num>
  <w:num w:numId="33" w16cid:durableId="9434196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/R2UbDjwzO+PNi7QEfhOVyv+gwHm8bJn80jQkk5UW7PhCNPKqrmc3V7o3Hh9Tj4l7g3KsxTihfx3+RyKQrfP1g==" w:salt="iE9Uo6CkDkdDfwl80H9how=="/>
  <w:defaultTabStop w:val="709"/>
  <w:autoHyphenation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1AEF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4B29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0181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A68AA"/>
    <w:rsid w:val="00EC33F9"/>
    <w:rsid w:val="00EC3EEB"/>
    <w:rsid w:val="00EC7AED"/>
    <w:rsid w:val="00EE2B0B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887</Words>
  <Characters>5589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10</cp:revision>
  <cp:lastPrinted>2024-12-16T09:26:00Z</cp:lastPrinted>
  <dcterms:created xsi:type="dcterms:W3CDTF">2024-12-16T09:49:00Z</dcterms:created>
  <dcterms:modified xsi:type="dcterms:W3CDTF">2026-07-15T09:33:00Z</dcterms:modified>
</cp:coreProperties>
</file>